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64D" w:rsidRDefault="00D0064D" w:rsidP="00D006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WROTTE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:rsidR="00D0064D" w:rsidRDefault="00D0064D" w:rsidP="00D006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D0064D" w:rsidRDefault="00D0064D" w:rsidP="00D006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064D" w:rsidRDefault="00D0064D" w:rsidP="00D006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064D" w:rsidRDefault="00D0064D" w:rsidP="00D006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Feb.1428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D0064D" w:rsidRDefault="00D0064D" w:rsidP="00D006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Devon, by the Bishop.</w:t>
      </w:r>
    </w:p>
    <w:p w:rsidR="00D0064D" w:rsidRDefault="00D0064D" w:rsidP="00D006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Exeter1420-55” part 4 p.116)</w:t>
      </w:r>
    </w:p>
    <w:p w:rsidR="00D0064D" w:rsidRDefault="00D0064D" w:rsidP="00D006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064D" w:rsidRDefault="00D0064D" w:rsidP="00D006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D0064D" w:rsidRDefault="00D0064D" w:rsidP="00D006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June 2016</w:t>
      </w:r>
      <w:bookmarkStart w:id="0" w:name="_GoBack"/>
      <w:bookmarkEnd w:id="0"/>
    </w:p>
    <w:sectPr w:rsidR="006B2F86" w:rsidRPr="00D0064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64D" w:rsidRDefault="00D0064D" w:rsidP="00E71FC3">
      <w:pPr>
        <w:spacing w:after="0" w:line="240" w:lineRule="auto"/>
      </w:pPr>
      <w:r>
        <w:separator/>
      </w:r>
    </w:p>
  </w:endnote>
  <w:endnote w:type="continuationSeparator" w:id="0">
    <w:p w:rsidR="00D0064D" w:rsidRDefault="00D006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64D" w:rsidRDefault="00D0064D" w:rsidP="00E71FC3">
      <w:pPr>
        <w:spacing w:after="0" w:line="240" w:lineRule="auto"/>
      </w:pPr>
      <w:r>
        <w:separator/>
      </w:r>
    </w:p>
  </w:footnote>
  <w:footnote w:type="continuationSeparator" w:id="0">
    <w:p w:rsidR="00D0064D" w:rsidRDefault="00D006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64D"/>
    <w:rsid w:val="00AB52E8"/>
    <w:rsid w:val="00B16D3F"/>
    <w:rsid w:val="00D0064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D2E18"/>
  <w15:chartTrackingRefBased/>
  <w15:docId w15:val="{70D6738F-AE8D-4806-B918-2D63D9826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2016-06-13T10:58:00Z</dcterms:created>
  <dcterms:modified xsi:type="dcterms:W3CDTF">2016-06-13T10:59:00Z</dcterms:modified>
</cp:coreProperties>
</file>